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4015B07" w:rsidR="00DC06DE" w:rsidRPr="001524DA" w:rsidRDefault="00013593"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13593">
              <w:rPr>
                <w:rFonts w:ascii="Calibri Light" w:hAnsi="Calibri Light" w:cs="Calibri Light"/>
                <w:b/>
                <w:sz w:val="24"/>
                <w:szCs w:val="24"/>
                <w:lang w:val="lt-LT"/>
              </w:rPr>
              <w:t>ELEKTRONINIAI DAKTILOSKOPAVIMO ĮRENGINIAI (PPR-136)</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572C5" w14:textId="77777777" w:rsidR="00787D06" w:rsidRDefault="00787D06">
      <w:pPr>
        <w:spacing w:after="0" w:line="240" w:lineRule="auto"/>
      </w:pPr>
      <w:r>
        <w:separator/>
      </w:r>
    </w:p>
  </w:endnote>
  <w:endnote w:type="continuationSeparator" w:id="0">
    <w:p w14:paraId="13FE359F" w14:textId="77777777" w:rsidR="00787D06" w:rsidRDefault="00787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68FA" w14:textId="77777777" w:rsidR="00787D06" w:rsidRDefault="00787D06">
      <w:pPr>
        <w:spacing w:after="0" w:line="240" w:lineRule="auto"/>
      </w:pPr>
      <w:r>
        <w:separator/>
      </w:r>
    </w:p>
  </w:footnote>
  <w:footnote w:type="continuationSeparator" w:id="0">
    <w:p w14:paraId="7C193942" w14:textId="77777777" w:rsidR="00787D06" w:rsidRDefault="00787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13593"/>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2A3E"/>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100E5"/>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87D06"/>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A77BB"/>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D4646"/>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1</Pages>
  <Words>1467</Words>
  <Characters>837</Characters>
  <Application>Microsoft Office Word</Application>
  <DocSecurity>0</DocSecurity>
  <Lines>6</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11</cp:revision>
  <cp:lastPrinted>2018-03-07T08:06:00Z</cp:lastPrinted>
  <dcterms:created xsi:type="dcterms:W3CDTF">2024-09-11T13:39:00Z</dcterms:created>
  <dcterms:modified xsi:type="dcterms:W3CDTF">2026-02-13T14:47:00Z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